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5C4EEF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B6EA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FB6EA6">
        <w:rPr>
          <w:b/>
          <w:noProof/>
          <w:sz w:val="24"/>
        </w:rPr>
        <w:t>207</w:t>
      </w:r>
    </w:p>
    <w:p w14:paraId="41FCD682" w14:textId="77777777" w:rsidR="00FB6EA6" w:rsidRDefault="00FB6EA6" w:rsidP="00FB6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9820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</w:t>
              </w:r>
              <w:r w:rsidR="00B9710E">
                <w:rPr>
                  <w:b/>
                  <w:noProof/>
                  <w:sz w:val="28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459B3" w:rsidR="001E41F3" w:rsidRPr="00410371" w:rsidRDefault="009820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1A0880">
                <w:rPr>
                  <w:b/>
                  <w:noProof/>
                  <w:sz w:val="28"/>
                </w:rPr>
                <w:t>126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982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FEE03" w:rsidR="001E41F3" w:rsidRPr="00410371" w:rsidRDefault="00982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</w:t>
              </w:r>
              <w:r w:rsidR="00371E49">
                <w:rPr>
                  <w:b/>
                  <w:noProof/>
                  <w:sz w:val="28"/>
                </w:rPr>
                <w:t>8</w:t>
              </w:r>
              <w:r w:rsidR="005D0B8B">
                <w:rPr>
                  <w:b/>
                  <w:noProof/>
                  <w:sz w:val="28"/>
                </w:rPr>
                <w:t>.</w:t>
              </w:r>
              <w:r w:rsidR="00371E49">
                <w:rPr>
                  <w:b/>
                  <w:noProof/>
                  <w:sz w:val="28"/>
                </w:rPr>
                <w:t>0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DFE4E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967FED">
              <w:t xml:space="preserve"> on</w:t>
            </w:r>
            <w:r>
              <w:t xml:space="preserve"> 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98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98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10E">
                <w:rPr>
                  <w:rFonts w:hint="eastAsia"/>
                  <w:noProof/>
                  <w:lang w:eastAsia="zh-CN"/>
                </w:rPr>
                <w:t>TEI</w:t>
              </w:r>
            </w:fldSimple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98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6D9F0" w:rsidR="001E41F3" w:rsidRDefault="0038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55A3A6" w:rsidR="001E41F3" w:rsidRDefault="0098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</w:t>
              </w:r>
            </w:fldSimple>
            <w:r w:rsidR="00F53B85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319.65pt" o:ole="">
            <v:imagedata r:id="rId13" o:title=""/>
          </v:shape>
          <o:OLEObject Type="Embed" ProgID="Visio.Drawing.11" ShapeID="_x0000_i1025" DrawAspect="Content" ObjectID="_1784704440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74BB2" w14:textId="77777777" w:rsidR="00DE3BA3" w:rsidRDefault="00DE3BA3">
      <w:r>
        <w:separator/>
      </w:r>
    </w:p>
  </w:endnote>
  <w:endnote w:type="continuationSeparator" w:id="0">
    <w:p w14:paraId="1BF09CA7" w14:textId="77777777" w:rsidR="00DE3BA3" w:rsidRDefault="00DE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45768" w14:textId="77777777" w:rsidR="00DE3BA3" w:rsidRDefault="00DE3BA3">
      <w:r>
        <w:separator/>
      </w:r>
    </w:p>
  </w:footnote>
  <w:footnote w:type="continuationSeparator" w:id="0">
    <w:p w14:paraId="1DDEACE2" w14:textId="77777777" w:rsidR="00DE3BA3" w:rsidRDefault="00DE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32399"/>
    <w:rsid w:val="0003662C"/>
    <w:rsid w:val="00042194"/>
    <w:rsid w:val="00042D0B"/>
    <w:rsid w:val="00055301"/>
    <w:rsid w:val="0005682E"/>
    <w:rsid w:val="00061883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45D43"/>
    <w:rsid w:val="00164210"/>
    <w:rsid w:val="00192C46"/>
    <w:rsid w:val="001A0880"/>
    <w:rsid w:val="001A08B3"/>
    <w:rsid w:val="001A23CF"/>
    <w:rsid w:val="001A7B60"/>
    <w:rsid w:val="001B52F0"/>
    <w:rsid w:val="001B673D"/>
    <w:rsid w:val="001B7A65"/>
    <w:rsid w:val="001C3DDA"/>
    <w:rsid w:val="001D5E16"/>
    <w:rsid w:val="001E41F3"/>
    <w:rsid w:val="001F12A2"/>
    <w:rsid w:val="001F5B25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26F29"/>
    <w:rsid w:val="0035740D"/>
    <w:rsid w:val="003609EF"/>
    <w:rsid w:val="0036231A"/>
    <w:rsid w:val="00371E49"/>
    <w:rsid w:val="003730FE"/>
    <w:rsid w:val="00374DD4"/>
    <w:rsid w:val="00387541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53FE7"/>
    <w:rsid w:val="004717DC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D0B8B"/>
    <w:rsid w:val="005D6079"/>
    <w:rsid w:val="005E2C44"/>
    <w:rsid w:val="00621188"/>
    <w:rsid w:val="006257ED"/>
    <w:rsid w:val="00627543"/>
    <w:rsid w:val="00635A9F"/>
    <w:rsid w:val="00646A6D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A2"/>
    <w:rsid w:val="00703CB0"/>
    <w:rsid w:val="007251F2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753AD"/>
    <w:rsid w:val="008863B9"/>
    <w:rsid w:val="00886919"/>
    <w:rsid w:val="008A45A6"/>
    <w:rsid w:val="008C204C"/>
    <w:rsid w:val="008D3CCC"/>
    <w:rsid w:val="008F0D10"/>
    <w:rsid w:val="008F3789"/>
    <w:rsid w:val="008F686C"/>
    <w:rsid w:val="009148DE"/>
    <w:rsid w:val="009342E0"/>
    <w:rsid w:val="00940DD4"/>
    <w:rsid w:val="00941E30"/>
    <w:rsid w:val="00956887"/>
    <w:rsid w:val="00964D91"/>
    <w:rsid w:val="00967FED"/>
    <w:rsid w:val="009777D9"/>
    <w:rsid w:val="00982053"/>
    <w:rsid w:val="009857EC"/>
    <w:rsid w:val="00991B88"/>
    <w:rsid w:val="009960E2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317BD"/>
    <w:rsid w:val="00A4169F"/>
    <w:rsid w:val="00A47E70"/>
    <w:rsid w:val="00A50CF0"/>
    <w:rsid w:val="00A5661C"/>
    <w:rsid w:val="00A679CD"/>
    <w:rsid w:val="00A7671C"/>
    <w:rsid w:val="00A8008C"/>
    <w:rsid w:val="00A90BFE"/>
    <w:rsid w:val="00AA2CBC"/>
    <w:rsid w:val="00AC5820"/>
    <w:rsid w:val="00AD1CD8"/>
    <w:rsid w:val="00AE5023"/>
    <w:rsid w:val="00AF73BB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A79CA"/>
    <w:rsid w:val="00BB5DFC"/>
    <w:rsid w:val="00BC03AC"/>
    <w:rsid w:val="00BD279D"/>
    <w:rsid w:val="00BD6BB8"/>
    <w:rsid w:val="00C009B3"/>
    <w:rsid w:val="00C10744"/>
    <w:rsid w:val="00C11158"/>
    <w:rsid w:val="00C1479B"/>
    <w:rsid w:val="00C14CE7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5026"/>
    <w:rsid w:val="00CC51A5"/>
    <w:rsid w:val="00CC68D0"/>
    <w:rsid w:val="00CD1073"/>
    <w:rsid w:val="00CD3721"/>
    <w:rsid w:val="00CE5050"/>
    <w:rsid w:val="00CE6E05"/>
    <w:rsid w:val="00D03DAA"/>
    <w:rsid w:val="00D03F9A"/>
    <w:rsid w:val="00D06D51"/>
    <w:rsid w:val="00D10DEA"/>
    <w:rsid w:val="00D24991"/>
    <w:rsid w:val="00D25107"/>
    <w:rsid w:val="00D26190"/>
    <w:rsid w:val="00D4372C"/>
    <w:rsid w:val="00D50255"/>
    <w:rsid w:val="00D66520"/>
    <w:rsid w:val="00D84AE9"/>
    <w:rsid w:val="00D85A77"/>
    <w:rsid w:val="00DA5A56"/>
    <w:rsid w:val="00DB7946"/>
    <w:rsid w:val="00DE34CF"/>
    <w:rsid w:val="00DE3BA3"/>
    <w:rsid w:val="00DE51C4"/>
    <w:rsid w:val="00E02722"/>
    <w:rsid w:val="00E13F3D"/>
    <w:rsid w:val="00E21A78"/>
    <w:rsid w:val="00E34898"/>
    <w:rsid w:val="00E40877"/>
    <w:rsid w:val="00E63C40"/>
    <w:rsid w:val="00E649F5"/>
    <w:rsid w:val="00E669B7"/>
    <w:rsid w:val="00E733BD"/>
    <w:rsid w:val="00E94CC4"/>
    <w:rsid w:val="00E9508B"/>
    <w:rsid w:val="00E96B1E"/>
    <w:rsid w:val="00E96E3D"/>
    <w:rsid w:val="00EA06C8"/>
    <w:rsid w:val="00EA5C0D"/>
    <w:rsid w:val="00EB09B7"/>
    <w:rsid w:val="00EB5F6A"/>
    <w:rsid w:val="00EC59F4"/>
    <w:rsid w:val="00ED7F13"/>
    <w:rsid w:val="00EE1483"/>
    <w:rsid w:val="00EE689A"/>
    <w:rsid w:val="00EE6EFB"/>
    <w:rsid w:val="00EE7D7C"/>
    <w:rsid w:val="00F173CD"/>
    <w:rsid w:val="00F25D98"/>
    <w:rsid w:val="00F300FB"/>
    <w:rsid w:val="00F30BFC"/>
    <w:rsid w:val="00F45364"/>
    <w:rsid w:val="00F53B85"/>
    <w:rsid w:val="00F85539"/>
    <w:rsid w:val="00FB6386"/>
    <w:rsid w:val="00FB6EA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3BCC0-5FDD-498B-980C-6474EA52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1227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154</cp:revision>
  <cp:lastPrinted>1899-12-31T23:00:00Z</cp:lastPrinted>
  <dcterms:created xsi:type="dcterms:W3CDTF">2024-04-26T08:07:00Z</dcterms:created>
  <dcterms:modified xsi:type="dcterms:W3CDTF">2024-08-09T02:28:00Z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